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0DD57" w14:textId="77777777" w:rsidR="00D955A5" w:rsidRDefault="00D955A5" w:rsidP="00D955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27B84339" w14:textId="77777777" w:rsidR="00D955A5" w:rsidRDefault="00D955A5" w:rsidP="00D955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2F7BBC5" w14:textId="77777777" w:rsidR="00D955A5" w:rsidRDefault="00D955A5" w:rsidP="00D955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EB5B24" w14:textId="77777777" w:rsidR="00D955A5" w:rsidRDefault="00D955A5" w:rsidP="00D955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146777" w14:textId="77777777" w:rsidR="00D955A5" w:rsidRDefault="00D955A5" w:rsidP="00D955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DD235F0" w14:textId="77777777" w:rsidR="00D955A5" w:rsidRDefault="00D955A5" w:rsidP="00D955A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046C461B" w14:textId="77777777" w:rsidR="00D955A5" w:rsidRDefault="00D955A5" w:rsidP="00D955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8CA2E7C" w14:textId="77777777" w:rsidR="00D955A5" w:rsidRDefault="00D955A5" w:rsidP="00D955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661920" w14:textId="77777777" w:rsidR="00D955A5" w:rsidRDefault="00D955A5" w:rsidP="00D955A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DE9E71" w14:textId="77777777" w:rsidR="00D955A5" w:rsidRDefault="00D955A5" w:rsidP="00D955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2023</w:t>
      </w:r>
    </w:p>
    <w:p w14:paraId="2D2E07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68E3E" w14:textId="77777777" w:rsidR="00D955A5" w:rsidRDefault="00D955A5" w:rsidP="009139A6">
      <w:r>
        <w:separator/>
      </w:r>
    </w:p>
  </w:endnote>
  <w:endnote w:type="continuationSeparator" w:id="0">
    <w:p w14:paraId="164D9C51" w14:textId="77777777" w:rsidR="00D955A5" w:rsidRDefault="00D955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79D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7C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379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F9618" w14:textId="77777777" w:rsidR="00D955A5" w:rsidRDefault="00D955A5" w:rsidP="009139A6">
      <w:r>
        <w:separator/>
      </w:r>
    </w:p>
  </w:footnote>
  <w:footnote w:type="continuationSeparator" w:id="0">
    <w:p w14:paraId="714C01D6" w14:textId="77777777" w:rsidR="00D955A5" w:rsidRDefault="00D955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D4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E1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2B4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5A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955A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16B76"/>
  <w15:chartTrackingRefBased/>
  <w15:docId w15:val="{734F86F8-0143-4F17-B02E-14DF4E73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5A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2023-02-26T22:30:00Z</dcterms:created>
  <dcterms:modified xsi:type="dcterms:W3CDTF">2023-02-26T22:30:00Z</dcterms:modified>
</cp:coreProperties>
</file>